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DC1E8" w14:textId="77777777" w:rsidR="00A01863" w:rsidRPr="00387C56" w:rsidRDefault="00A01863" w:rsidP="002A706D">
      <w:pPr>
        <w:rPr>
          <w:lang w:val="sr-Cyrl-CS"/>
        </w:rPr>
      </w:pPr>
    </w:p>
    <w:p w14:paraId="2104A624" w14:textId="712DA79E" w:rsidR="002A706D" w:rsidRPr="00387C56" w:rsidRDefault="007413D2" w:rsidP="002A706D">
      <w:pPr>
        <w:rPr>
          <w:lang w:val="sr-Cyrl-CS"/>
        </w:rPr>
      </w:pPr>
      <w:r w:rsidRPr="00387C56">
        <w:rPr>
          <w:lang w:val="hr-HR"/>
        </w:rPr>
        <w:t>Број:</w:t>
      </w:r>
      <w:r w:rsidRPr="00387C56">
        <w:rPr>
          <w:lang w:val="sr-Cyrl-CS"/>
        </w:rPr>
        <w:t xml:space="preserve"> </w:t>
      </w:r>
      <w:r w:rsidR="003C7125" w:rsidRPr="00387C56">
        <w:rPr>
          <w:lang w:val="sr-Cyrl-CS"/>
        </w:rPr>
        <w:t>V-</w:t>
      </w:r>
      <w:r w:rsidR="00973AC4">
        <w:rPr>
          <w:lang w:val="en-US"/>
        </w:rPr>
        <w:t>4</w:t>
      </w:r>
      <w:r w:rsidR="00F61D43">
        <w:rPr>
          <w:lang w:val="sr-Cyrl-CS"/>
        </w:rPr>
        <w:t>. инт/</w:t>
      </w:r>
      <w:r w:rsidR="00F61D43">
        <w:rPr>
          <w:lang w:val="hr-HR"/>
        </w:rPr>
        <w:t>2</w:t>
      </w:r>
      <w:r w:rsidR="00CB6A0B">
        <w:rPr>
          <w:lang w:val="hr-HR"/>
        </w:rPr>
        <w:t>1</w:t>
      </w:r>
      <w:r w:rsidR="003C7125" w:rsidRPr="00387C56">
        <w:rPr>
          <w:lang w:val="sr-Cyrl-CS"/>
        </w:rPr>
        <w:t xml:space="preserve"> </w:t>
      </w:r>
    </w:p>
    <w:p w14:paraId="4A668A25" w14:textId="2B479B1C" w:rsidR="002A706D" w:rsidRPr="00387C56" w:rsidRDefault="002A706D" w:rsidP="002A706D">
      <w:pPr>
        <w:rPr>
          <w:lang w:val="sr-Cyrl-BA"/>
        </w:rPr>
      </w:pPr>
      <w:r w:rsidRPr="00387C56">
        <w:rPr>
          <w:lang w:val="sr-Cyrl-BA"/>
        </w:rPr>
        <w:t xml:space="preserve">Датум: </w:t>
      </w:r>
      <w:r w:rsidR="00973AC4">
        <w:rPr>
          <w:lang w:val="en-US"/>
        </w:rPr>
        <w:t>26</w:t>
      </w:r>
      <w:r w:rsidR="0099299B">
        <w:rPr>
          <w:lang w:val="sr-Cyrl-BA"/>
        </w:rPr>
        <w:t>.0</w:t>
      </w:r>
      <w:r w:rsidR="00973AC4">
        <w:rPr>
          <w:lang w:val="en-US"/>
        </w:rPr>
        <w:t>2</w:t>
      </w:r>
      <w:r w:rsidR="0099299B">
        <w:rPr>
          <w:lang w:val="sr-Cyrl-BA"/>
        </w:rPr>
        <w:t>.</w:t>
      </w:r>
      <w:r w:rsidRPr="00387C56">
        <w:rPr>
          <w:lang w:val="sr-Cyrl-BA"/>
        </w:rPr>
        <w:t>20</w:t>
      </w:r>
      <w:r w:rsidR="009B7184">
        <w:rPr>
          <w:lang w:val="hr-HR"/>
        </w:rPr>
        <w:t>2</w:t>
      </w:r>
      <w:r w:rsidR="00CB6A0B">
        <w:rPr>
          <w:lang w:val="hr-HR"/>
        </w:rPr>
        <w:t>1</w:t>
      </w:r>
      <w:r w:rsidRPr="00387C56">
        <w:rPr>
          <w:lang w:val="sr-Cyrl-BA"/>
        </w:rPr>
        <w:t>.</w:t>
      </w:r>
      <w:r w:rsidR="002F4C62" w:rsidRPr="00387C56">
        <w:rPr>
          <w:lang w:val="hr-HR"/>
        </w:rPr>
        <w:t xml:space="preserve"> </w:t>
      </w:r>
      <w:r w:rsidRPr="00387C56">
        <w:rPr>
          <w:lang w:val="sr-Cyrl-BA"/>
        </w:rPr>
        <w:t>године</w:t>
      </w:r>
    </w:p>
    <w:p w14:paraId="5ACE89D4" w14:textId="77777777" w:rsidR="00B71738" w:rsidRPr="00387C56" w:rsidRDefault="002A706D" w:rsidP="0094670B">
      <w:pPr>
        <w:tabs>
          <w:tab w:val="left" w:pos="720"/>
          <w:tab w:val="left" w:pos="1440"/>
          <w:tab w:val="left" w:pos="2160"/>
          <w:tab w:val="left" w:pos="2880"/>
          <w:tab w:val="left" w:pos="3636"/>
        </w:tabs>
        <w:rPr>
          <w:b/>
          <w:lang w:val="sr-Cyrl-BA"/>
        </w:rPr>
      </w:pP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Pr="00387C56">
        <w:rPr>
          <w:lang w:val="sr-Cyrl-BA"/>
        </w:rPr>
        <w:tab/>
      </w:r>
      <w:r w:rsidR="0094670B" w:rsidRPr="00387C56">
        <w:rPr>
          <w:lang w:val="sr-Cyrl-BA"/>
        </w:rPr>
        <w:tab/>
      </w:r>
      <w:r w:rsidR="007413D2" w:rsidRPr="00387C56">
        <w:rPr>
          <w:b/>
          <w:lang w:val="sr-Cyrl-BA"/>
        </w:rPr>
        <w:tab/>
      </w:r>
      <w:r w:rsidR="0094670B" w:rsidRPr="00387C56">
        <w:rPr>
          <w:b/>
          <w:lang w:val="sr-Cyrl-BA"/>
        </w:rPr>
        <w:tab/>
      </w:r>
    </w:p>
    <w:p w14:paraId="408A626E" w14:textId="77777777" w:rsidR="00CC5367" w:rsidRPr="00387C56" w:rsidRDefault="007413D2" w:rsidP="002A706D">
      <w:pPr>
        <w:rPr>
          <w:b/>
          <w:lang w:val="sr-Cyrl-BA"/>
        </w:rPr>
      </w:pPr>
      <w:r w:rsidRPr="00387C56">
        <w:rPr>
          <w:b/>
          <w:lang w:val="sr-Cyrl-BA"/>
        </w:rPr>
        <w:tab/>
      </w:r>
    </w:p>
    <w:p w14:paraId="17EEFCB1" w14:textId="77777777" w:rsidR="00C177F9" w:rsidRPr="00387C56" w:rsidRDefault="00C177F9" w:rsidP="002A706D">
      <w:pPr>
        <w:rPr>
          <w:b/>
          <w:lang w:val="sr-Cyrl-BA"/>
        </w:rPr>
      </w:pPr>
    </w:p>
    <w:p w14:paraId="4660C6E6" w14:textId="77777777" w:rsidR="00C177F9" w:rsidRPr="00387C56" w:rsidRDefault="00C177F9" w:rsidP="002A706D">
      <w:pPr>
        <w:rPr>
          <w:b/>
          <w:lang w:val="sr-Cyrl-BA"/>
        </w:rPr>
      </w:pPr>
    </w:p>
    <w:p w14:paraId="09BB5307" w14:textId="77777777" w:rsidR="00DD235C" w:rsidRPr="00387C56" w:rsidRDefault="007413D2" w:rsidP="002A706D">
      <w:pPr>
        <w:rPr>
          <w:b/>
          <w:i/>
          <w:lang w:val="sr-Cyrl-BA"/>
        </w:rPr>
      </w:pPr>
      <w:r w:rsidRPr="00387C56">
        <w:rPr>
          <w:b/>
          <w:lang w:val="sr-Cyrl-BA"/>
        </w:rPr>
        <w:tab/>
      </w:r>
      <w:r w:rsidRPr="00387C56">
        <w:rPr>
          <w:b/>
          <w:lang w:val="sr-Cyrl-BA"/>
        </w:rPr>
        <w:tab/>
      </w:r>
      <w:r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B71738" w:rsidRPr="00387C56">
        <w:rPr>
          <w:b/>
          <w:lang w:val="sr-Cyrl-BA"/>
        </w:rPr>
        <w:tab/>
      </w:r>
      <w:r w:rsidR="000D10CB" w:rsidRPr="00387C56">
        <w:rPr>
          <w:b/>
          <w:lang w:val="sr-Cyrl-BA"/>
        </w:rPr>
        <w:t>УПРАВА ДРУШТВА</w:t>
      </w:r>
    </w:p>
    <w:p w14:paraId="726CF57A" w14:textId="77777777" w:rsidR="00033032" w:rsidRPr="00387C56" w:rsidRDefault="00033032" w:rsidP="002A706D">
      <w:pPr>
        <w:rPr>
          <w:b/>
          <w:lang w:val="sr-Cyrl-BA"/>
        </w:rPr>
      </w:pPr>
    </w:p>
    <w:p w14:paraId="59124387" w14:textId="77777777" w:rsidR="00954121" w:rsidRPr="00387C56" w:rsidRDefault="00954121" w:rsidP="002A706D">
      <w:pPr>
        <w:rPr>
          <w:b/>
          <w:lang w:val="sr-Cyrl-BA"/>
        </w:rPr>
      </w:pPr>
    </w:p>
    <w:p w14:paraId="2CB575C6" w14:textId="77777777" w:rsidR="00C177F9" w:rsidRPr="00387C56" w:rsidRDefault="00C177F9" w:rsidP="002A706D">
      <w:pPr>
        <w:rPr>
          <w:b/>
          <w:lang w:val="sr-Cyrl-BA"/>
        </w:rPr>
      </w:pPr>
    </w:p>
    <w:p w14:paraId="4873FDB4" w14:textId="77777777" w:rsidR="00C177F9" w:rsidRPr="00387C56" w:rsidRDefault="00C177F9" w:rsidP="002A706D">
      <w:pPr>
        <w:rPr>
          <w:b/>
          <w:lang w:val="hr-HR"/>
        </w:rPr>
      </w:pPr>
    </w:p>
    <w:p w14:paraId="24D8B4E3" w14:textId="0EB93977" w:rsidR="005E5A95" w:rsidRPr="00387C56" w:rsidRDefault="002A706D" w:rsidP="005E5A95">
      <w:pPr>
        <w:rPr>
          <w:lang w:val="sr-Cyrl-CS"/>
        </w:rPr>
      </w:pPr>
      <w:r w:rsidRPr="00387C56">
        <w:rPr>
          <w:b/>
          <w:lang w:val="sr-Cyrl-BA"/>
        </w:rPr>
        <w:t>ПРЕДМЕТ:</w:t>
      </w:r>
      <w:r w:rsidRPr="00387C56">
        <w:rPr>
          <w:lang w:val="sr-Cyrl-BA"/>
        </w:rPr>
        <w:t xml:space="preserve"> </w:t>
      </w:r>
      <w:r w:rsidR="00973AC4">
        <w:rPr>
          <w:lang w:val="sr-Cyrl-BA"/>
        </w:rPr>
        <w:t>Финансијски извјештаји за 2020. годину</w:t>
      </w:r>
      <w:r w:rsidR="005E5A95" w:rsidRPr="00387C56">
        <w:rPr>
          <w:lang w:val="hr-HR"/>
        </w:rPr>
        <w:t xml:space="preserve"> </w:t>
      </w:r>
    </w:p>
    <w:p w14:paraId="28A041C8" w14:textId="77777777" w:rsidR="007413D2" w:rsidRPr="00387C56" w:rsidRDefault="005E5A95" w:rsidP="005E5A95">
      <w:pPr>
        <w:ind w:firstLine="720"/>
        <w:rPr>
          <w:lang w:val="sr-Cyrl-CS"/>
        </w:rPr>
      </w:pPr>
      <w:r w:rsidRPr="00387C56">
        <w:rPr>
          <w:lang w:val="sr-Cyrl-CS"/>
        </w:rPr>
        <w:t xml:space="preserve">          </w:t>
      </w:r>
    </w:p>
    <w:p w14:paraId="27085CEA" w14:textId="77777777" w:rsidR="00665B29" w:rsidRPr="00387C56" w:rsidRDefault="00665B29" w:rsidP="002A706D">
      <w:pPr>
        <w:rPr>
          <w:lang w:val="sr-Cyrl-CS"/>
        </w:rPr>
      </w:pPr>
    </w:p>
    <w:p w14:paraId="06E14CE3" w14:textId="77777777" w:rsidR="00954121" w:rsidRPr="00387C56" w:rsidRDefault="00954121" w:rsidP="002A706D">
      <w:pPr>
        <w:rPr>
          <w:lang w:val="sr-Cyrl-CS"/>
        </w:rPr>
      </w:pPr>
    </w:p>
    <w:p w14:paraId="0C4F45B5" w14:textId="77777777" w:rsidR="00C177F9" w:rsidRPr="00387C56" w:rsidRDefault="00C177F9" w:rsidP="002A706D">
      <w:pPr>
        <w:rPr>
          <w:lang w:val="sr-Cyrl-CS"/>
        </w:rPr>
      </w:pPr>
    </w:p>
    <w:p w14:paraId="5831EECB" w14:textId="77777777" w:rsidR="00A01863" w:rsidRPr="00387C56" w:rsidRDefault="00CC5CD3" w:rsidP="00856C6D">
      <w:pPr>
        <w:spacing w:after="120"/>
        <w:rPr>
          <w:lang w:val="sr-Cyrl-CS"/>
        </w:rPr>
      </w:pPr>
      <w:r w:rsidRPr="00387C56">
        <w:rPr>
          <w:lang w:val="hr-HR"/>
        </w:rPr>
        <w:tab/>
      </w:r>
      <w:r w:rsidR="00A01863" w:rsidRPr="00387C56">
        <w:rPr>
          <w:lang w:val="sr-Cyrl-CS"/>
        </w:rPr>
        <w:t>Поштовани,</w:t>
      </w:r>
    </w:p>
    <w:p w14:paraId="0EA2CAE0" w14:textId="77777777" w:rsidR="00EE562F" w:rsidRPr="00387C56" w:rsidRDefault="00A01863" w:rsidP="005E5A95">
      <w:pPr>
        <w:rPr>
          <w:lang w:val="sr-Cyrl-CS"/>
        </w:rPr>
      </w:pPr>
      <w:r w:rsidRPr="00387C56">
        <w:rPr>
          <w:lang w:val="sr-Cyrl-CS"/>
        </w:rPr>
        <w:tab/>
      </w:r>
    </w:p>
    <w:p w14:paraId="164DA0C9" w14:textId="0CF79968" w:rsidR="0099299B" w:rsidRDefault="00387C56" w:rsidP="0099299B">
      <w:pPr>
        <w:ind w:firstLine="720"/>
        <w:jc w:val="both"/>
        <w:rPr>
          <w:lang w:val="sr-Cyrl-CS"/>
        </w:rPr>
      </w:pPr>
      <w:r w:rsidRPr="00387C56">
        <w:rPr>
          <w:lang w:val="sr-Cyrl-CS"/>
        </w:rPr>
        <w:t xml:space="preserve">У </w:t>
      </w:r>
      <w:r w:rsidR="00973AC4">
        <w:rPr>
          <w:lang w:val="sr-Cyrl-CS"/>
        </w:rPr>
        <w:t>прилогу достављамо на усвајање финансијске извјештаје (без напомена) за 2020. годину.</w:t>
      </w:r>
    </w:p>
    <w:p w14:paraId="11FE4377" w14:textId="77777777" w:rsidR="00CB6A0B" w:rsidRDefault="00CB6A0B" w:rsidP="002A706D">
      <w:pPr>
        <w:rPr>
          <w:b/>
          <w:lang w:val="bs-Cyrl-BA"/>
        </w:rPr>
      </w:pPr>
    </w:p>
    <w:p w14:paraId="0759FEE6" w14:textId="50240C72" w:rsidR="007831B1" w:rsidRPr="00387C56" w:rsidRDefault="007831B1" w:rsidP="002A706D">
      <w:pPr>
        <w:rPr>
          <w:lang w:val="bs-Cyrl-BA"/>
        </w:rPr>
      </w:pPr>
      <w:r w:rsidRPr="00387C56">
        <w:rPr>
          <w:b/>
          <w:lang w:val="bs-Cyrl-BA"/>
        </w:rPr>
        <w:tab/>
      </w:r>
      <w:r w:rsidRPr="00387C56">
        <w:rPr>
          <w:lang w:val="bs-Cyrl-BA"/>
        </w:rPr>
        <w:t>С поштовањем,</w:t>
      </w:r>
    </w:p>
    <w:p w14:paraId="22946D70" w14:textId="77777777" w:rsidR="00856C6D" w:rsidRPr="00387C56" w:rsidRDefault="002A706D" w:rsidP="002A706D">
      <w:pPr>
        <w:rPr>
          <w:b/>
          <w:lang w:val="bs-Cyrl-BA"/>
        </w:rPr>
      </w:pPr>
      <w:r w:rsidRPr="00387C56">
        <w:rPr>
          <w:b/>
          <w:lang w:val="bs-Cyrl-BA"/>
        </w:rPr>
        <w:t xml:space="preserve">                  </w:t>
      </w:r>
    </w:p>
    <w:p w14:paraId="333717C9" w14:textId="77777777" w:rsidR="00AA327E" w:rsidRPr="00387C56" w:rsidRDefault="00AA327E" w:rsidP="002A706D">
      <w:pPr>
        <w:rPr>
          <w:b/>
          <w:lang w:val="hr-HR"/>
        </w:rPr>
      </w:pPr>
    </w:p>
    <w:p w14:paraId="63985967" w14:textId="77777777" w:rsidR="00EE562F" w:rsidRPr="00387C56" w:rsidRDefault="002A706D" w:rsidP="00EE562F">
      <w:pPr>
        <w:ind w:left="720"/>
        <w:rPr>
          <w:lang w:val="sr-Cyrl-CS"/>
        </w:rPr>
      </w:pPr>
      <w:r w:rsidRPr="00387C56">
        <w:rPr>
          <w:lang w:val="bs-Cyrl-BA"/>
        </w:rPr>
        <w:t xml:space="preserve">      </w:t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lang w:val="bs-Cyrl-BA"/>
        </w:rPr>
        <w:tab/>
      </w:r>
      <w:r w:rsidRPr="00387C56">
        <w:rPr>
          <w:b/>
          <w:lang w:val="bs-Cyrl-BA"/>
        </w:rPr>
        <w:t xml:space="preserve">                 </w:t>
      </w:r>
      <w:r w:rsidR="0054292E" w:rsidRPr="00387C56">
        <w:rPr>
          <w:b/>
          <w:lang w:val="bs-Cyrl-BA"/>
        </w:rPr>
        <w:t xml:space="preserve">    </w:t>
      </w:r>
      <w:r w:rsidR="003C7125" w:rsidRPr="00387C56">
        <w:rPr>
          <w:b/>
          <w:lang w:val="bs-Cyrl-BA"/>
        </w:rPr>
        <w:tab/>
        <w:t xml:space="preserve">      </w:t>
      </w:r>
    </w:p>
    <w:p w14:paraId="66AAA706" w14:textId="77777777" w:rsidR="00EE562F" w:rsidRPr="00387C56" w:rsidRDefault="00EE562F" w:rsidP="00EE562F">
      <w:pPr>
        <w:ind w:left="720"/>
        <w:rPr>
          <w:lang w:val="sr-Cyrl-BA"/>
        </w:rPr>
      </w:pPr>
      <w:r w:rsidRPr="00387C56">
        <w:rPr>
          <w:lang w:val="sr-Cyrl-CS"/>
        </w:rPr>
        <w:t xml:space="preserve">                                                          ПОМОЋНИК ГЕНЕРАЛНОГ ДИРЕКТОРА   </w:t>
      </w:r>
      <w:r w:rsidRPr="00387C56">
        <w:t xml:space="preserve"> </w:t>
      </w:r>
    </w:p>
    <w:p w14:paraId="3BD66C85" w14:textId="77777777" w:rsidR="00EE562F" w:rsidRPr="00387C56" w:rsidRDefault="00EE562F" w:rsidP="00EE562F">
      <w:pPr>
        <w:ind w:left="720"/>
        <w:rPr>
          <w:lang w:val="sr-Cyrl-BA"/>
        </w:rPr>
      </w:pPr>
      <w:r w:rsidRPr="00387C56">
        <w:rPr>
          <w:lang w:val="sr-Cyrl-BA"/>
        </w:rPr>
        <w:t xml:space="preserve">                                                                         ЗА ЕКОНОМСКЕ ПОСЛОВЕ                               </w:t>
      </w:r>
    </w:p>
    <w:p w14:paraId="2C0DEDE7" w14:textId="77777777" w:rsidR="00EE562F" w:rsidRPr="00387C56" w:rsidRDefault="00EE562F" w:rsidP="00EE562F">
      <w:pPr>
        <w:ind w:left="720"/>
      </w:pPr>
    </w:p>
    <w:p w14:paraId="2D6C8A9D" w14:textId="77777777" w:rsidR="00EE562F" w:rsidRPr="00387C56" w:rsidRDefault="00EE562F" w:rsidP="00EE562F">
      <w:pPr>
        <w:ind w:left="720"/>
      </w:pPr>
      <w:r w:rsidRPr="00387C56">
        <w:t xml:space="preserve">                                                          ______________________________________                                                              </w:t>
      </w:r>
    </w:p>
    <w:p w14:paraId="380E7EC1" w14:textId="77777777" w:rsidR="00EE562F" w:rsidRPr="00387C56" w:rsidRDefault="00EE562F" w:rsidP="00EE562F">
      <w:pPr>
        <w:rPr>
          <w:lang w:val="sr-Cyrl-CS"/>
        </w:rPr>
      </w:pPr>
      <w:r w:rsidRPr="00387C56">
        <w:rPr>
          <w:lang w:val="sr-Cyrl-CS"/>
        </w:rPr>
        <w:t xml:space="preserve">                                       </w:t>
      </w:r>
      <w:r w:rsidRPr="00387C56">
        <w:rPr>
          <w:lang w:val="sr-Cyrl-CS"/>
        </w:rPr>
        <w:tab/>
      </w:r>
      <w:r w:rsidRPr="00387C56">
        <w:rPr>
          <w:lang w:val="sr-Cyrl-CS"/>
        </w:rPr>
        <w:tab/>
      </w:r>
      <w:r w:rsidRPr="00387C56">
        <w:rPr>
          <w:lang w:val="sr-Cyrl-CS"/>
        </w:rPr>
        <w:tab/>
        <w:t xml:space="preserve">           </w:t>
      </w:r>
      <w:r w:rsidR="009B7184">
        <w:rPr>
          <w:lang w:val="sr-Cyrl-CS"/>
        </w:rPr>
        <w:t xml:space="preserve">       Жељко Ђурић</w:t>
      </w:r>
      <w:r w:rsidRPr="00387C56">
        <w:rPr>
          <w:lang w:val="sr-Cyrl-CS"/>
        </w:rPr>
        <w:t>, дипл.ек.</w:t>
      </w:r>
    </w:p>
    <w:p w14:paraId="1F218429" w14:textId="77777777" w:rsidR="00EE562F" w:rsidRPr="00387C56" w:rsidRDefault="00EE562F" w:rsidP="00EE562F">
      <w:pPr>
        <w:rPr>
          <w:lang w:val="sr-Cyrl-CS"/>
        </w:rPr>
      </w:pPr>
    </w:p>
    <w:p w14:paraId="63D7EEC3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6DEF8ED2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1A470248" w14:textId="77777777" w:rsidR="00EE562F" w:rsidRPr="00387C56" w:rsidRDefault="00EE562F" w:rsidP="00EE562F">
      <w:pPr>
        <w:rPr>
          <w:b/>
          <w:i/>
          <w:sz w:val="18"/>
          <w:szCs w:val="18"/>
          <w:lang w:val="bs-Cyrl-BA"/>
        </w:rPr>
      </w:pPr>
    </w:p>
    <w:p w14:paraId="312F3E87" w14:textId="77777777" w:rsidR="000F771B" w:rsidRPr="00387C56" w:rsidRDefault="000F771B" w:rsidP="00EE562F">
      <w:pPr>
        <w:rPr>
          <w:b/>
          <w:i/>
          <w:sz w:val="18"/>
          <w:szCs w:val="18"/>
          <w:lang w:val="bs-Cyrl-BA"/>
        </w:rPr>
      </w:pPr>
      <w:r w:rsidRPr="00387C56">
        <w:rPr>
          <w:b/>
          <w:i/>
          <w:sz w:val="18"/>
          <w:szCs w:val="18"/>
          <w:lang w:val="bs-Cyrl-BA"/>
        </w:rPr>
        <w:t>Прилог:</w:t>
      </w:r>
    </w:p>
    <w:p w14:paraId="7C7E879F" w14:textId="77777777" w:rsidR="000F771B" w:rsidRPr="00387C56" w:rsidRDefault="000F771B" w:rsidP="000F771B">
      <w:pPr>
        <w:numPr>
          <w:ilvl w:val="0"/>
          <w:numId w:val="10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као у тексту</w:t>
      </w:r>
    </w:p>
    <w:p w14:paraId="1D25E303" w14:textId="77777777" w:rsidR="000F771B" w:rsidRPr="00387C56" w:rsidRDefault="000F771B" w:rsidP="00CC5367">
      <w:pPr>
        <w:ind w:left="360"/>
        <w:rPr>
          <w:i/>
          <w:sz w:val="18"/>
          <w:szCs w:val="18"/>
          <w:lang w:val="bs-Cyrl-BA"/>
        </w:rPr>
      </w:pPr>
    </w:p>
    <w:p w14:paraId="5182B47E" w14:textId="77777777" w:rsidR="002A706D" w:rsidRPr="00387C56" w:rsidRDefault="002A706D" w:rsidP="002A706D">
      <w:pPr>
        <w:rPr>
          <w:b/>
          <w:i/>
          <w:sz w:val="18"/>
          <w:szCs w:val="18"/>
          <w:lang w:val="bs-Cyrl-BA"/>
        </w:rPr>
      </w:pPr>
      <w:r w:rsidRPr="00387C56">
        <w:rPr>
          <w:b/>
          <w:i/>
          <w:sz w:val="18"/>
          <w:szCs w:val="18"/>
          <w:lang w:val="bs-Cyrl-BA"/>
        </w:rPr>
        <w:t>Достављено:</w:t>
      </w:r>
    </w:p>
    <w:p w14:paraId="1E532DC7" w14:textId="77777777" w:rsidR="002A706D" w:rsidRPr="00387C56" w:rsidRDefault="00D770D9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н</w:t>
      </w:r>
      <w:r w:rsidR="002A706D" w:rsidRPr="00387C56">
        <w:rPr>
          <w:i/>
          <w:sz w:val="18"/>
          <w:szCs w:val="18"/>
          <w:lang w:val="bs-Cyrl-BA"/>
        </w:rPr>
        <w:t xml:space="preserve">аслову </w:t>
      </w:r>
    </w:p>
    <w:p w14:paraId="780FE343" w14:textId="77777777" w:rsidR="002A706D" w:rsidRPr="00387C56" w:rsidRDefault="002A706D" w:rsidP="002A706D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 w:rsidRPr="00387C56">
        <w:rPr>
          <w:i/>
          <w:sz w:val="18"/>
          <w:szCs w:val="18"/>
          <w:lang w:val="bs-Cyrl-BA"/>
        </w:rPr>
        <w:t>а/а</w:t>
      </w:r>
    </w:p>
    <w:p w14:paraId="148E757B" w14:textId="77777777" w:rsidR="002A706D" w:rsidRPr="00387C56" w:rsidRDefault="002A706D" w:rsidP="002A706D">
      <w:pPr>
        <w:rPr>
          <w:lang w:val="bs-Cyrl-BA"/>
        </w:rPr>
      </w:pPr>
      <w:r w:rsidRPr="00387C56">
        <w:rPr>
          <w:sz w:val="16"/>
          <w:szCs w:val="16"/>
          <w:lang w:val="bs-Cyrl-BA"/>
        </w:rPr>
        <w:t xml:space="preserve"> </w:t>
      </w:r>
    </w:p>
    <w:sectPr w:rsidR="002A706D" w:rsidRPr="00387C56" w:rsidSect="001F5E1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AF981" w14:textId="77777777" w:rsidR="00677A9F" w:rsidRDefault="00677A9F">
      <w:r>
        <w:separator/>
      </w:r>
    </w:p>
  </w:endnote>
  <w:endnote w:type="continuationSeparator" w:id="0">
    <w:p w14:paraId="671A5C2F" w14:textId="77777777" w:rsidR="00677A9F" w:rsidRDefault="0067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FB3F6" w14:textId="77777777" w:rsidR="00A36E46" w:rsidRDefault="00DE65BC" w:rsidP="007153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E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7C001" w14:textId="77777777" w:rsidR="00A36E46" w:rsidRDefault="00A36E46" w:rsidP="00A36E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AF2DE" w14:textId="77777777" w:rsidR="00A36E46" w:rsidRDefault="00DE65BC" w:rsidP="007153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6E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5A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03DF80" w14:textId="77777777" w:rsidR="004D0AD0" w:rsidRPr="00EA7F78" w:rsidRDefault="004D0AD0" w:rsidP="00A36E46">
    <w:pPr>
      <w:spacing w:after="200"/>
      <w:ind w:right="36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8D0A3" w14:textId="77777777" w:rsidR="00677A9F" w:rsidRDefault="00677A9F">
      <w:r>
        <w:separator/>
      </w:r>
    </w:p>
  </w:footnote>
  <w:footnote w:type="continuationSeparator" w:id="0">
    <w:p w14:paraId="5BCD3DED" w14:textId="77777777" w:rsidR="00677A9F" w:rsidRDefault="0067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5509A" w14:textId="77777777" w:rsidR="004D0AD0" w:rsidRDefault="004D0AD0" w:rsidP="00F91E97">
    <w:pPr>
      <w:jc w:val="center"/>
    </w:pPr>
  </w:p>
  <w:p w14:paraId="7801FCCF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7F4C7B5E" w14:textId="77777777" w:rsidR="00121431" w:rsidRDefault="00121431">
    <w:pPr>
      <w:rPr>
        <w:sz w:val="4"/>
      </w:rPr>
    </w:pPr>
  </w:p>
  <w:p w14:paraId="3425D430" w14:textId="77777777" w:rsidR="00121431" w:rsidRDefault="00121431">
    <w:pPr>
      <w:rPr>
        <w:sz w:val="4"/>
      </w:rPr>
    </w:pPr>
  </w:p>
  <w:p w14:paraId="2A4A05D6" w14:textId="77777777" w:rsidR="00121431" w:rsidRDefault="00121431">
    <w:pPr>
      <w:rPr>
        <w:sz w:val="4"/>
      </w:rPr>
    </w:pPr>
  </w:p>
  <w:p w14:paraId="74CEB8C2" w14:textId="77777777" w:rsidR="00121431" w:rsidRDefault="00121431">
    <w:pPr>
      <w:rPr>
        <w:sz w:val="4"/>
      </w:rPr>
    </w:pPr>
  </w:p>
  <w:p w14:paraId="3992D866" w14:textId="77777777" w:rsidR="00121431" w:rsidRDefault="00121431">
    <w:pPr>
      <w:rPr>
        <w:sz w:val="4"/>
      </w:rPr>
    </w:pPr>
  </w:p>
  <w:p w14:paraId="51848683" w14:textId="77777777" w:rsidR="00121431" w:rsidRDefault="00121431">
    <w:pPr>
      <w:rPr>
        <w:sz w:val="4"/>
      </w:rPr>
    </w:pPr>
  </w:p>
  <w:p w14:paraId="6429380A" w14:textId="77777777" w:rsidR="00121431" w:rsidRDefault="00121431">
    <w:pPr>
      <w:rPr>
        <w:sz w:val="4"/>
      </w:rPr>
    </w:pPr>
  </w:p>
  <w:p w14:paraId="1C57B96B" w14:textId="77777777" w:rsidR="00121431" w:rsidRDefault="00121431">
    <w:pPr>
      <w:rPr>
        <w:sz w:val="4"/>
      </w:rPr>
    </w:pPr>
  </w:p>
  <w:p w14:paraId="6C70F2EB" w14:textId="77777777" w:rsidR="00121431" w:rsidRDefault="00121431">
    <w:pPr>
      <w:rPr>
        <w:sz w:val="4"/>
      </w:rPr>
    </w:pPr>
  </w:p>
  <w:p w14:paraId="4424124A" w14:textId="77777777" w:rsidR="00121431" w:rsidRDefault="00121431">
    <w:pPr>
      <w:rPr>
        <w:sz w:val="4"/>
      </w:rPr>
    </w:pPr>
  </w:p>
  <w:p w14:paraId="36DE7088" w14:textId="77777777" w:rsidR="00121431" w:rsidRDefault="00121431">
    <w:pPr>
      <w:rPr>
        <w:sz w:val="4"/>
      </w:rPr>
    </w:pPr>
  </w:p>
  <w:p w14:paraId="0E8FEE78" w14:textId="77777777" w:rsidR="00121431" w:rsidRDefault="00121431">
    <w:pPr>
      <w:rPr>
        <w:sz w:val="4"/>
      </w:rPr>
    </w:pPr>
  </w:p>
  <w:p w14:paraId="42BC3BFF" w14:textId="77777777" w:rsidR="00121431" w:rsidRDefault="00121431">
    <w:pPr>
      <w:rPr>
        <w:sz w:val="4"/>
      </w:rPr>
    </w:pPr>
  </w:p>
  <w:p w14:paraId="4A568DA3" w14:textId="77777777" w:rsidR="00121431" w:rsidRDefault="00121431">
    <w:pPr>
      <w:rPr>
        <w:sz w:val="4"/>
      </w:rPr>
    </w:pPr>
  </w:p>
  <w:p w14:paraId="7584848C" w14:textId="77777777" w:rsidR="00121431" w:rsidRDefault="00121431">
    <w:pPr>
      <w:rPr>
        <w:sz w:val="4"/>
      </w:rPr>
    </w:pPr>
  </w:p>
  <w:p w14:paraId="77DDE2FF" w14:textId="77777777" w:rsidR="00121431" w:rsidRDefault="00121431">
    <w:pPr>
      <w:rPr>
        <w:sz w:val="4"/>
      </w:rPr>
    </w:pPr>
  </w:p>
  <w:p w14:paraId="165A3F75" w14:textId="77777777" w:rsidR="00121431" w:rsidRDefault="00121431">
    <w:pPr>
      <w:rPr>
        <w:sz w:val="4"/>
      </w:rPr>
    </w:pPr>
  </w:p>
  <w:p w14:paraId="1F4137DC" w14:textId="77777777" w:rsidR="00121431" w:rsidRDefault="00121431">
    <w:pPr>
      <w:rPr>
        <w:sz w:val="4"/>
      </w:rPr>
    </w:pPr>
  </w:p>
  <w:p w14:paraId="2408A9EC" w14:textId="77777777" w:rsidR="00121431" w:rsidRDefault="00121431">
    <w:pPr>
      <w:rPr>
        <w:sz w:val="4"/>
      </w:rPr>
    </w:pPr>
  </w:p>
  <w:p w14:paraId="7B6B82A5" w14:textId="77777777" w:rsidR="00121431" w:rsidRDefault="00121431">
    <w:pPr>
      <w:rPr>
        <w:sz w:val="4"/>
      </w:rPr>
    </w:pPr>
  </w:p>
  <w:p w14:paraId="667FF1D2" w14:textId="77777777" w:rsidR="00121431" w:rsidRDefault="00121431">
    <w:pPr>
      <w:rPr>
        <w:sz w:val="4"/>
      </w:rPr>
    </w:pPr>
  </w:p>
  <w:p w14:paraId="556CE51F" w14:textId="77777777" w:rsidR="00121431" w:rsidRDefault="00121431">
    <w:pPr>
      <w:rPr>
        <w:sz w:val="4"/>
      </w:rPr>
    </w:pPr>
  </w:p>
  <w:p w14:paraId="4D9EBC50" w14:textId="77777777" w:rsidR="00121431" w:rsidRDefault="00121431">
    <w:pPr>
      <w:rPr>
        <w:sz w:val="4"/>
      </w:rPr>
    </w:pPr>
  </w:p>
  <w:p w14:paraId="5DAB3209" w14:textId="77777777" w:rsidR="00121431" w:rsidRDefault="00121431">
    <w:pPr>
      <w:rPr>
        <w:sz w:val="4"/>
      </w:rPr>
    </w:pPr>
  </w:p>
  <w:p w14:paraId="0BAB6F78" w14:textId="77777777" w:rsidR="00121431" w:rsidRDefault="00121431">
    <w:pPr>
      <w:rPr>
        <w:sz w:val="4"/>
      </w:rPr>
    </w:pPr>
  </w:p>
  <w:p w14:paraId="4AE00D29" w14:textId="77777777" w:rsidR="00121431" w:rsidRDefault="00121431">
    <w:pPr>
      <w:rPr>
        <w:sz w:val="4"/>
      </w:rPr>
    </w:pPr>
  </w:p>
  <w:p w14:paraId="1065AB13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23DE7" w14:textId="6A5BFEF2" w:rsidR="00EA7F78" w:rsidRDefault="000D772F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0876F67" wp14:editId="6E8E7644">
              <wp:simplePos x="0" y="0"/>
              <wp:positionH relativeFrom="column">
                <wp:posOffset>-152400</wp:posOffset>
              </wp:positionH>
              <wp:positionV relativeFrom="paragraph">
                <wp:posOffset>-78740</wp:posOffset>
              </wp:positionV>
              <wp:extent cx="5829300" cy="1287780"/>
              <wp:effectExtent l="9525" t="0" r="9525" b="635"/>
              <wp:wrapNone/>
              <wp:docPr id="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2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9ABC5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51CF6707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1CB055CE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33D886A5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8FDE7B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876F67" id="Group 11" o:spid="_x0000_s1026" style="position:absolute;margin-left:-12pt;margin-top:-6.2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kPZ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" filled="f" stroked="f" strokecolor="white">
                <v:textbox>
                  <w:txbxContent>
                    <w:p w14:paraId="16C9ABC5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51CF6707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1CB055CE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33D886A5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77xAAAANoAAAAPAAAAZHJzL2Rvd25yZXYueG1sRI9BawIx&#10;FITvBf9DeEJvNWsL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FWu3vv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38FDE7B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D7CAA"/>
    <w:multiLevelType w:val="hybridMultilevel"/>
    <w:tmpl w:val="9A58B3BE"/>
    <w:lvl w:ilvl="0" w:tplc="17789C7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F213BE"/>
    <w:multiLevelType w:val="hybridMultilevel"/>
    <w:tmpl w:val="032C09F4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36CC"/>
    <w:multiLevelType w:val="hybridMultilevel"/>
    <w:tmpl w:val="D6C84226"/>
    <w:lvl w:ilvl="0" w:tplc="4E882E38">
      <w:start w:val="1"/>
      <w:numFmt w:val="bullet"/>
      <w:lvlText w:val=""/>
      <w:lvlJc w:val="left"/>
      <w:pPr>
        <w:tabs>
          <w:tab w:val="num" w:pos="1704"/>
        </w:tabs>
        <w:ind w:left="1707" w:hanging="683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E7A17E0"/>
    <w:multiLevelType w:val="hybridMultilevel"/>
    <w:tmpl w:val="3856A7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25"/>
    <w:rsid w:val="00004A9C"/>
    <w:rsid w:val="00012C8C"/>
    <w:rsid w:val="00014645"/>
    <w:rsid w:val="0002223C"/>
    <w:rsid w:val="00033032"/>
    <w:rsid w:val="00042BE2"/>
    <w:rsid w:val="00055B4D"/>
    <w:rsid w:val="00065142"/>
    <w:rsid w:val="00067FD1"/>
    <w:rsid w:val="000813D6"/>
    <w:rsid w:val="00082A17"/>
    <w:rsid w:val="00085658"/>
    <w:rsid w:val="000919E1"/>
    <w:rsid w:val="000A35C4"/>
    <w:rsid w:val="000B0FF9"/>
    <w:rsid w:val="000C0AA0"/>
    <w:rsid w:val="000C184B"/>
    <w:rsid w:val="000C2449"/>
    <w:rsid w:val="000C283E"/>
    <w:rsid w:val="000C4DF3"/>
    <w:rsid w:val="000C6E52"/>
    <w:rsid w:val="000D10CB"/>
    <w:rsid w:val="000D4C31"/>
    <w:rsid w:val="000D6E81"/>
    <w:rsid w:val="000D772F"/>
    <w:rsid w:val="000E048F"/>
    <w:rsid w:val="000F2D55"/>
    <w:rsid w:val="000F6C6A"/>
    <w:rsid w:val="000F771B"/>
    <w:rsid w:val="000F7A43"/>
    <w:rsid w:val="0011339B"/>
    <w:rsid w:val="00121431"/>
    <w:rsid w:val="00124E8B"/>
    <w:rsid w:val="00126BF3"/>
    <w:rsid w:val="001341CC"/>
    <w:rsid w:val="00134B8D"/>
    <w:rsid w:val="00136515"/>
    <w:rsid w:val="0013794F"/>
    <w:rsid w:val="0014198E"/>
    <w:rsid w:val="00141D01"/>
    <w:rsid w:val="00147F4A"/>
    <w:rsid w:val="00162DDC"/>
    <w:rsid w:val="00164043"/>
    <w:rsid w:val="00165A67"/>
    <w:rsid w:val="00171F7E"/>
    <w:rsid w:val="00173829"/>
    <w:rsid w:val="00175D29"/>
    <w:rsid w:val="0017632A"/>
    <w:rsid w:val="001A21BD"/>
    <w:rsid w:val="001A2762"/>
    <w:rsid w:val="001A593E"/>
    <w:rsid w:val="001B27E9"/>
    <w:rsid w:val="001B6572"/>
    <w:rsid w:val="001B7D1C"/>
    <w:rsid w:val="001D48B3"/>
    <w:rsid w:val="001D4973"/>
    <w:rsid w:val="001F5E1A"/>
    <w:rsid w:val="001F5EAF"/>
    <w:rsid w:val="002065D9"/>
    <w:rsid w:val="00211A4E"/>
    <w:rsid w:val="00215C1C"/>
    <w:rsid w:val="002173DE"/>
    <w:rsid w:val="002211F2"/>
    <w:rsid w:val="0023478E"/>
    <w:rsid w:val="00234FF9"/>
    <w:rsid w:val="0023769F"/>
    <w:rsid w:val="00253AA1"/>
    <w:rsid w:val="00260E7B"/>
    <w:rsid w:val="00264286"/>
    <w:rsid w:val="00264DE9"/>
    <w:rsid w:val="00273E40"/>
    <w:rsid w:val="00280B2A"/>
    <w:rsid w:val="00287745"/>
    <w:rsid w:val="00294298"/>
    <w:rsid w:val="002A38FC"/>
    <w:rsid w:val="002A706D"/>
    <w:rsid w:val="002B3F3B"/>
    <w:rsid w:val="002C6150"/>
    <w:rsid w:val="002D08CD"/>
    <w:rsid w:val="002D5102"/>
    <w:rsid w:val="002D7608"/>
    <w:rsid w:val="002E6270"/>
    <w:rsid w:val="002F479D"/>
    <w:rsid w:val="002F4C62"/>
    <w:rsid w:val="002F6D95"/>
    <w:rsid w:val="003066F6"/>
    <w:rsid w:val="00312E92"/>
    <w:rsid w:val="00321D42"/>
    <w:rsid w:val="00326BF3"/>
    <w:rsid w:val="00327A4B"/>
    <w:rsid w:val="003303AE"/>
    <w:rsid w:val="003330D5"/>
    <w:rsid w:val="00334B40"/>
    <w:rsid w:val="0034152E"/>
    <w:rsid w:val="003575BD"/>
    <w:rsid w:val="00370197"/>
    <w:rsid w:val="00387C56"/>
    <w:rsid w:val="003B25ED"/>
    <w:rsid w:val="003C2450"/>
    <w:rsid w:val="003C3A77"/>
    <w:rsid w:val="003C52CE"/>
    <w:rsid w:val="003C7125"/>
    <w:rsid w:val="003C7F11"/>
    <w:rsid w:val="003E3656"/>
    <w:rsid w:val="003F24AB"/>
    <w:rsid w:val="003F3700"/>
    <w:rsid w:val="003F4763"/>
    <w:rsid w:val="003F531A"/>
    <w:rsid w:val="0040210F"/>
    <w:rsid w:val="0040361B"/>
    <w:rsid w:val="0041136B"/>
    <w:rsid w:val="00411D0A"/>
    <w:rsid w:val="00421CF7"/>
    <w:rsid w:val="004230EA"/>
    <w:rsid w:val="00423FA7"/>
    <w:rsid w:val="00425A82"/>
    <w:rsid w:val="0043153E"/>
    <w:rsid w:val="004361DE"/>
    <w:rsid w:val="00441135"/>
    <w:rsid w:val="00447313"/>
    <w:rsid w:val="00451342"/>
    <w:rsid w:val="0045383B"/>
    <w:rsid w:val="00472D2A"/>
    <w:rsid w:val="00476EA8"/>
    <w:rsid w:val="0048511D"/>
    <w:rsid w:val="00490DB9"/>
    <w:rsid w:val="004D0AD0"/>
    <w:rsid w:val="004D74CC"/>
    <w:rsid w:val="004F4DB2"/>
    <w:rsid w:val="00506932"/>
    <w:rsid w:val="0051203F"/>
    <w:rsid w:val="00517902"/>
    <w:rsid w:val="00530950"/>
    <w:rsid w:val="0054292E"/>
    <w:rsid w:val="005454A6"/>
    <w:rsid w:val="0055123F"/>
    <w:rsid w:val="005547A9"/>
    <w:rsid w:val="00554DA6"/>
    <w:rsid w:val="0056012F"/>
    <w:rsid w:val="005668A0"/>
    <w:rsid w:val="005733FB"/>
    <w:rsid w:val="0057662F"/>
    <w:rsid w:val="00582BCE"/>
    <w:rsid w:val="00582FAA"/>
    <w:rsid w:val="00587048"/>
    <w:rsid w:val="00587050"/>
    <w:rsid w:val="005955A5"/>
    <w:rsid w:val="005A4FCE"/>
    <w:rsid w:val="005B0A2D"/>
    <w:rsid w:val="005D0706"/>
    <w:rsid w:val="005D1D40"/>
    <w:rsid w:val="005D5220"/>
    <w:rsid w:val="005D5E9E"/>
    <w:rsid w:val="005E5A95"/>
    <w:rsid w:val="005E632A"/>
    <w:rsid w:val="005E63A6"/>
    <w:rsid w:val="005F11CF"/>
    <w:rsid w:val="005F21A2"/>
    <w:rsid w:val="005F23B1"/>
    <w:rsid w:val="005F30FD"/>
    <w:rsid w:val="00601429"/>
    <w:rsid w:val="0060241C"/>
    <w:rsid w:val="00604D6C"/>
    <w:rsid w:val="006061B7"/>
    <w:rsid w:val="006144C7"/>
    <w:rsid w:val="00621573"/>
    <w:rsid w:val="00630BCC"/>
    <w:rsid w:val="00631AD4"/>
    <w:rsid w:val="00634F7C"/>
    <w:rsid w:val="006512C6"/>
    <w:rsid w:val="00651F25"/>
    <w:rsid w:val="00665B29"/>
    <w:rsid w:val="0067510C"/>
    <w:rsid w:val="00675583"/>
    <w:rsid w:val="00677497"/>
    <w:rsid w:val="00677A9F"/>
    <w:rsid w:val="00685092"/>
    <w:rsid w:val="00687431"/>
    <w:rsid w:val="0069047C"/>
    <w:rsid w:val="00695257"/>
    <w:rsid w:val="006A0BF2"/>
    <w:rsid w:val="006A3052"/>
    <w:rsid w:val="006A5226"/>
    <w:rsid w:val="006B37C1"/>
    <w:rsid w:val="006B3F11"/>
    <w:rsid w:val="006B5A25"/>
    <w:rsid w:val="006C5D9A"/>
    <w:rsid w:val="006D25B6"/>
    <w:rsid w:val="006D3A20"/>
    <w:rsid w:val="006D3F01"/>
    <w:rsid w:val="006E3500"/>
    <w:rsid w:val="006F0136"/>
    <w:rsid w:val="006F23E0"/>
    <w:rsid w:val="006F3874"/>
    <w:rsid w:val="006F6292"/>
    <w:rsid w:val="006F651B"/>
    <w:rsid w:val="00700346"/>
    <w:rsid w:val="007008D3"/>
    <w:rsid w:val="007036CA"/>
    <w:rsid w:val="0070437A"/>
    <w:rsid w:val="00707F04"/>
    <w:rsid w:val="007128B3"/>
    <w:rsid w:val="007153FB"/>
    <w:rsid w:val="007269E5"/>
    <w:rsid w:val="0072712E"/>
    <w:rsid w:val="00736A93"/>
    <w:rsid w:val="00740E8C"/>
    <w:rsid w:val="007413D2"/>
    <w:rsid w:val="007437A0"/>
    <w:rsid w:val="00745C71"/>
    <w:rsid w:val="0075504C"/>
    <w:rsid w:val="00757A2B"/>
    <w:rsid w:val="007618F7"/>
    <w:rsid w:val="00766943"/>
    <w:rsid w:val="007719C5"/>
    <w:rsid w:val="007735CA"/>
    <w:rsid w:val="00774233"/>
    <w:rsid w:val="007779DC"/>
    <w:rsid w:val="007831B1"/>
    <w:rsid w:val="00784272"/>
    <w:rsid w:val="00794F08"/>
    <w:rsid w:val="007A0A07"/>
    <w:rsid w:val="007A0A9F"/>
    <w:rsid w:val="007A3969"/>
    <w:rsid w:val="007B521F"/>
    <w:rsid w:val="007B5F45"/>
    <w:rsid w:val="007C3D89"/>
    <w:rsid w:val="007D0F33"/>
    <w:rsid w:val="007D5919"/>
    <w:rsid w:val="007E0C9E"/>
    <w:rsid w:val="007E6FED"/>
    <w:rsid w:val="007F0EAB"/>
    <w:rsid w:val="0080713C"/>
    <w:rsid w:val="00807992"/>
    <w:rsid w:val="008111AF"/>
    <w:rsid w:val="00812D62"/>
    <w:rsid w:val="00826719"/>
    <w:rsid w:val="008300A1"/>
    <w:rsid w:val="008328A3"/>
    <w:rsid w:val="008336CB"/>
    <w:rsid w:val="00842DA9"/>
    <w:rsid w:val="008542F0"/>
    <w:rsid w:val="0085545B"/>
    <w:rsid w:val="00856C6D"/>
    <w:rsid w:val="00860DF8"/>
    <w:rsid w:val="00863995"/>
    <w:rsid w:val="00880353"/>
    <w:rsid w:val="0088240C"/>
    <w:rsid w:val="00890B50"/>
    <w:rsid w:val="00896284"/>
    <w:rsid w:val="008A0CF7"/>
    <w:rsid w:val="008A0DFA"/>
    <w:rsid w:val="008A6FA1"/>
    <w:rsid w:val="008B6E6B"/>
    <w:rsid w:val="008B7746"/>
    <w:rsid w:val="008B7AF0"/>
    <w:rsid w:val="008C5378"/>
    <w:rsid w:val="008D0EB9"/>
    <w:rsid w:val="008D281A"/>
    <w:rsid w:val="008D2FBB"/>
    <w:rsid w:val="008D51AD"/>
    <w:rsid w:val="008D68CA"/>
    <w:rsid w:val="008E1BF0"/>
    <w:rsid w:val="008F300A"/>
    <w:rsid w:val="008F4618"/>
    <w:rsid w:val="00902A53"/>
    <w:rsid w:val="009255BA"/>
    <w:rsid w:val="00930DB6"/>
    <w:rsid w:val="009312A9"/>
    <w:rsid w:val="00940F91"/>
    <w:rsid w:val="0094490F"/>
    <w:rsid w:val="0094670B"/>
    <w:rsid w:val="00954121"/>
    <w:rsid w:val="00960C66"/>
    <w:rsid w:val="00966D7D"/>
    <w:rsid w:val="009711BB"/>
    <w:rsid w:val="009722E8"/>
    <w:rsid w:val="00973AC4"/>
    <w:rsid w:val="0098490E"/>
    <w:rsid w:val="00990AAE"/>
    <w:rsid w:val="00990CF2"/>
    <w:rsid w:val="0099299B"/>
    <w:rsid w:val="009A7A31"/>
    <w:rsid w:val="009B150C"/>
    <w:rsid w:val="009B3F29"/>
    <w:rsid w:val="009B7184"/>
    <w:rsid w:val="009C7400"/>
    <w:rsid w:val="009C7B5E"/>
    <w:rsid w:val="009C7E93"/>
    <w:rsid w:val="009D1E5C"/>
    <w:rsid w:val="009D22D0"/>
    <w:rsid w:val="009D5D20"/>
    <w:rsid w:val="009D7A66"/>
    <w:rsid w:val="009D7B96"/>
    <w:rsid w:val="009E487F"/>
    <w:rsid w:val="009E4A9D"/>
    <w:rsid w:val="009E64DF"/>
    <w:rsid w:val="009F1776"/>
    <w:rsid w:val="009F334E"/>
    <w:rsid w:val="009F38CA"/>
    <w:rsid w:val="009F3E36"/>
    <w:rsid w:val="009F70EC"/>
    <w:rsid w:val="00A01863"/>
    <w:rsid w:val="00A059B2"/>
    <w:rsid w:val="00A17526"/>
    <w:rsid w:val="00A32317"/>
    <w:rsid w:val="00A332B5"/>
    <w:rsid w:val="00A36314"/>
    <w:rsid w:val="00A36E46"/>
    <w:rsid w:val="00A565C1"/>
    <w:rsid w:val="00A56FDE"/>
    <w:rsid w:val="00A600B1"/>
    <w:rsid w:val="00A60DE9"/>
    <w:rsid w:val="00A65FE4"/>
    <w:rsid w:val="00A66265"/>
    <w:rsid w:val="00A6793B"/>
    <w:rsid w:val="00A7113C"/>
    <w:rsid w:val="00A72249"/>
    <w:rsid w:val="00A73DAD"/>
    <w:rsid w:val="00A7400C"/>
    <w:rsid w:val="00A84714"/>
    <w:rsid w:val="00A850E0"/>
    <w:rsid w:val="00A92317"/>
    <w:rsid w:val="00AA2695"/>
    <w:rsid w:val="00AA327E"/>
    <w:rsid w:val="00AB1E6E"/>
    <w:rsid w:val="00AB2198"/>
    <w:rsid w:val="00AC5723"/>
    <w:rsid w:val="00AD1A5B"/>
    <w:rsid w:val="00AD4522"/>
    <w:rsid w:val="00AE0219"/>
    <w:rsid w:val="00AE6F23"/>
    <w:rsid w:val="00AF564A"/>
    <w:rsid w:val="00B022F4"/>
    <w:rsid w:val="00B11948"/>
    <w:rsid w:val="00B145FC"/>
    <w:rsid w:val="00B15F4D"/>
    <w:rsid w:val="00B17093"/>
    <w:rsid w:val="00B35761"/>
    <w:rsid w:val="00B371A6"/>
    <w:rsid w:val="00B42C97"/>
    <w:rsid w:val="00B552CA"/>
    <w:rsid w:val="00B57139"/>
    <w:rsid w:val="00B60844"/>
    <w:rsid w:val="00B644A6"/>
    <w:rsid w:val="00B71738"/>
    <w:rsid w:val="00B73ED9"/>
    <w:rsid w:val="00B77ABF"/>
    <w:rsid w:val="00B81C70"/>
    <w:rsid w:val="00B91385"/>
    <w:rsid w:val="00B92B7F"/>
    <w:rsid w:val="00BA03F1"/>
    <w:rsid w:val="00BA4ED9"/>
    <w:rsid w:val="00BB2862"/>
    <w:rsid w:val="00BB3860"/>
    <w:rsid w:val="00BB3DF8"/>
    <w:rsid w:val="00BB6F70"/>
    <w:rsid w:val="00BB7174"/>
    <w:rsid w:val="00BC0BAF"/>
    <w:rsid w:val="00BC1929"/>
    <w:rsid w:val="00BC2AE2"/>
    <w:rsid w:val="00BC4393"/>
    <w:rsid w:val="00BD0E0A"/>
    <w:rsid w:val="00BD3434"/>
    <w:rsid w:val="00BD3E7C"/>
    <w:rsid w:val="00BE0D60"/>
    <w:rsid w:val="00BE4A7B"/>
    <w:rsid w:val="00BF24BA"/>
    <w:rsid w:val="00BF760F"/>
    <w:rsid w:val="00C01C6A"/>
    <w:rsid w:val="00C07F17"/>
    <w:rsid w:val="00C12640"/>
    <w:rsid w:val="00C177F9"/>
    <w:rsid w:val="00C30801"/>
    <w:rsid w:val="00C32CD8"/>
    <w:rsid w:val="00C35D06"/>
    <w:rsid w:val="00C370A8"/>
    <w:rsid w:val="00C37430"/>
    <w:rsid w:val="00C445B4"/>
    <w:rsid w:val="00C5261B"/>
    <w:rsid w:val="00C54E31"/>
    <w:rsid w:val="00C55DFD"/>
    <w:rsid w:val="00C8116C"/>
    <w:rsid w:val="00C83459"/>
    <w:rsid w:val="00C862BC"/>
    <w:rsid w:val="00C928BF"/>
    <w:rsid w:val="00C97875"/>
    <w:rsid w:val="00CA5A6A"/>
    <w:rsid w:val="00CB05F9"/>
    <w:rsid w:val="00CB2DB3"/>
    <w:rsid w:val="00CB6A0B"/>
    <w:rsid w:val="00CC3505"/>
    <w:rsid w:val="00CC5367"/>
    <w:rsid w:val="00CC5CD3"/>
    <w:rsid w:val="00CD0DCE"/>
    <w:rsid w:val="00CD754A"/>
    <w:rsid w:val="00CD78EF"/>
    <w:rsid w:val="00CE7E45"/>
    <w:rsid w:val="00D013BD"/>
    <w:rsid w:val="00D13AC3"/>
    <w:rsid w:val="00D207C3"/>
    <w:rsid w:val="00D20997"/>
    <w:rsid w:val="00D2559B"/>
    <w:rsid w:val="00D26572"/>
    <w:rsid w:val="00D378CD"/>
    <w:rsid w:val="00D412C6"/>
    <w:rsid w:val="00D45CEC"/>
    <w:rsid w:val="00D50990"/>
    <w:rsid w:val="00D6186B"/>
    <w:rsid w:val="00D72D9F"/>
    <w:rsid w:val="00D770D9"/>
    <w:rsid w:val="00D81BBA"/>
    <w:rsid w:val="00D97000"/>
    <w:rsid w:val="00DA0789"/>
    <w:rsid w:val="00DB2665"/>
    <w:rsid w:val="00DC0EC4"/>
    <w:rsid w:val="00DC1D79"/>
    <w:rsid w:val="00DC3D23"/>
    <w:rsid w:val="00DC5EF6"/>
    <w:rsid w:val="00DD1867"/>
    <w:rsid w:val="00DD235C"/>
    <w:rsid w:val="00DE04C5"/>
    <w:rsid w:val="00DE168F"/>
    <w:rsid w:val="00DE201F"/>
    <w:rsid w:val="00DE65BC"/>
    <w:rsid w:val="00DE6F26"/>
    <w:rsid w:val="00DF58B3"/>
    <w:rsid w:val="00DF699B"/>
    <w:rsid w:val="00E03986"/>
    <w:rsid w:val="00E078F0"/>
    <w:rsid w:val="00E11CAB"/>
    <w:rsid w:val="00E12B95"/>
    <w:rsid w:val="00E151B5"/>
    <w:rsid w:val="00E22249"/>
    <w:rsid w:val="00E27EF0"/>
    <w:rsid w:val="00E27F24"/>
    <w:rsid w:val="00E35AAB"/>
    <w:rsid w:val="00E40286"/>
    <w:rsid w:val="00E444DB"/>
    <w:rsid w:val="00E455D6"/>
    <w:rsid w:val="00E47EA3"/>
    <w:rsid w:val="00E6533B"/>
    <w:rsid w:val="00E65C20"/>
    <w:rsid w:val="00E74411"/>
    <w:rsid w:val="00E779FA"/>
    <w:rsid w:val="00E85695"/>
    <w:rsid w:val="00E903CD"/>
    <w:rsid w:val="00E90819"/>
    <w:rsid w:val="00E9185A"/>
    <w:rsid w:val="00E972BC"/>
    <w:rsid w:val="00EA228D"/>
    <w:rsid w:val="00EA6437"/>
    <w:rsid w:val="00EA7F78"/>
    <w:rsid w:val="00EA7FBB"/>
    <w:rsid w:val="00EB0200"/>
    <w:rsid w:val="00EB1982"/>
    <w:rsid w:val="00EB52F3"/>
    <w:rsid w:val="00ED0C11"/>
    <w:rsid w:val="00ED43FC"/>
    <w:rsid w:val="00ED5349"/>
    <w:rsid w:val="00ED6E22"/>
    <w:rsid w:val="00EE2229"/>
    <w:rsid w:val="00EE562F"/>
    <w:rsid w:val="00EF4FDE"/>
    <w:rsid w:val="00EF7E63"/>
    <w:rsid w:val="00F00ACA"/>
    <w:rsid w:val="00F114D6"/>
    <w:rsid w:val="00F1622F"/>
    <w:rsid w:val="00F41AF2"/>
    <w:rsid w:val="00F44F13"/>
    <w:rsid w:val="00F61D43"/>
    <w:rsid w:val="00F777F8"/>
    <w:rsid w:val="00F80A78"/>
    <w:rsid w:val="00F81F38"/>
    <w:rsid w:val="00F91E97"/>
    <w:rsid w:val="00F945F1"/>
    <w:rsid w:val="00FA5E6F"/>
    <w:rsid w:val="00FB3903"/>
    <w:rsid w:val="00FC2B21"/>
    <w:rsid w:val="00FC5904"/>
    <w:rsid w:val="00FC76BE"/>
    <w:rsid w:val="00FE3F37"/>
    <w:rsid w:val="00FE43DC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4D20F2E8"/>
  <w15:docId w15:val="{5D581088-49B6-4A2E-9A73-4F9BA33F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  <w:style w:type="paragraph" w:styleId="FootnoteText">
    <w:name w:val="footnote text"/>
    <w:basedOn w:val="Normal"/>
    <w:semiHidden/>
    <w:rsid w:val="00DC5E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C5EF6"/>
    <w:rPr>
      <w:vertAlign w:val="superscript"/>
    </w:rPr>
  </w:style>
  <w:style w:type="character" w:styleId="PageNumber">
    <w:name w:val="page number"/>
    <w:basedOn w:val="DefaultParagraphFont"/>
    <w:rsid w:val="00A36E46"/>
  </w:style>
  <w:style w:type="paragraph" w:styleId="NormalWeb">
    <w:name w:val="Normal (Web)"/>
    <w:basedOn w:val="Normal"/>
    <w:rsid w:val="00F9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06D65-2657-4FF5-B7F4-6CCAAF75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mira.simic</dc:creator>
  <cp:lastModifiedBy>Biljana Moćić</cp:lastModifiedBy>
  <cp:revision>3</cp:revision>
  <cp:lastPrinted>2017-10-12T08:34:00Z</cp:lastPrinted>
  <dcterms:created xsi:type="dcterms:W3CDTF">2021-02-26T06:20:00Z</dcterms:created>
  <dcterms:modified xsi:type="dcterms:W3CDTF">2021-02-26T06:22:00Z</dcterms:modified>
</cp:coreProperties>
</file>